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99424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BOTILLER</w:t>
      </w:r>
      <w:r>
        <w:rPr>
          <w:rFonts w:ascii="Times New Roman" w:hAnsi="Times New Roman" w:cs="Times New Roman"/>
          <w:sz w:val="24"/>
          <w:szCs w:val="24"/>
        </w:rPr>
        <w:t xml:space="preserve">      (fl.1483-5)</w:t>
      </w:r>
    </w:p>
    <w:p w14:paraId="1424FBCE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69DCBDB7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6F1F1" w14:textId="5F054D96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7E5D24" w14:textId="75D91079" w:rsidR="00BF6818" w:rsidRDefault="00BF6818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1471-2</w:t>
      </w:r>
      <w:r>
        <w:rPr>
          <w:rFonts w:ascii="Times New Roman" w:hAnsi="Times New Roman" w:cs="Times New Roman"/>
          <w:sz w:val="24"/>
          <w:szCs w:val="24"/>
        </w:rPr>
        <w:tab/>
        <w:t>He was apprenticed to William Bromfeld of London, cutler(q.v.).</w:t>
      </w:r>
    </w:p>
    <w:p w14:paraId="2359F828" w14:textId="3EB9EF64" w:rsidR="00BF6818" w:rsidRDefault="00BF6818" w:rsidP="00BF681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(“History of the Cutlers’ Company of London and of the Minor Cutlery Crafts,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Biographical Notices of Early London Cutlers” by Charles Welch vol.I published by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Cutlers’ Company 1916 p.</w:t>
      </w:r>
      <w:r>
        <w:rPr>
          <w:rFonts w:ascii="Times New Roman" w:eastAsia="Times New Roman" w:hAnsi="Times New Roman" w:cs="Times New Roman"/>
          <w:sz w:val="24"/>
          <w:szCs w:val="24"/>
        </w:rPr>
        <w:t>363)</w:t>
      </w:r>
    </w:p>
    <w:p w14:paraId="0C5C89F0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1483-5</w:t>
      </w:r>
      <w:r>
        <w:rPr>
          <w:rFonts w:ascii="Times New Roman" w:hAnsi="Times New Roman" w:cs="Times New Roman"/>
          <w:sz w:val="24"/>
          <w:szCs w:val="24"/>
        </w:rPr>
        <w:tab/>
        <w:t>He had an apprentice, John Wheryngton(q.v.).</w:t>
      </w:r>
    </w:p>
    <w:p w14:paraId="5524786E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32CEF4C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5208F" w14:textId="77777777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EE1CA" w14:textId="7E21A591" w:rsidR="006F11C5" w:rsidRDefault="006F11C5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6BD9AE80" w14:textId="5E5AC889" w:rsidR="00BF6818" w:rsidRDefault="00BF6818" w:rsidP="006F1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April 2023</w:t>
      </w:r>
    </w:p>
    <w:p w14:paraId="4B9BA6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D25A" w14:textId="77777777" w:rsidR="006F11C5" w:rsidRDefault="006F11C5" w:rsidP="009139A6">
      <w:r>
        <w:separator/>
      </w:r>
    </w:p>
  </w:endnote>
  <w:endnote w:type="continuationSeparator" w:id="0">
    <w:p w14:paraId="1C852CA8" w14:textId="77777777" w:rsidR="006F11C5" w:rsidRDefault="006F11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2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32D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3B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92C01" w14:textId="77777777" w:rsidR="006F11C5" w:rsidRDefault="006F11C5" w:rsidP="009139A6">
      <w:r>
        <w:separator/>
      </w:r>
    </w:p>
  </w:footnote>
  <w:footnote w:type="continuationSeparator" w:id="0">
    <w:p w14:paraId="21D7225B" w14:textId="77777777" w:rsidR="006F11C5" w:rsidRDefault="006F11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55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B0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AF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C5"/>
    <w:rsid w:val="000666E0"/>
    <w:rsid w:val="002510B7"/>
    <w:rsid w:val="005C130B"/>
    <w:rsid w:val="006F11C5"/>
    <w:rsid w:val="00826F5C"/>
    <w:rsid w:val="009139A6"/>
    <w:rsid w:val="009448BB"/>
    <w:rsid w:val="00A3176C"/>
    <w:rsid w:val="00AE65F8"/>
    <w:rsid w:val="00BA00AB"/>
    <w:rsid w:val="00BF681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880C2"/>
  <w15:chartTrackingRefBased/>
  <w15:docId w15:val="{75C1B63E-8D98-4D79-B799-39FAEDC0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2022-06-14T18:09:00Z</dcterms:created>
  <dcterms:modified xsi:type="dcterms:W3CDTF">2023-04-02T09:38:00Z</dcterms:modified>
</cp:coreProperties>
</file>